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6619" w14:textId="6D967B2B" w:rsidR="0072325C" w:rsidRPr="00E960BB" w:rsidRDefault="0072325C" w:rsidP="69FA3A13">
      <w:pPr>
        <w:spacing w:line="240" w:lineRule="auto"/>
        <w:jc w:val="right"/>
        <w:rPr>
          <w:rFonts w:ascii="Corbel" w:hAnsi="Corbel"/>
          <w:i/>
          <w:iCs/>
        </w:rPr>
      </w:pPr>
      <w:r w:rsidRPr="69FA3A1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9FA3A13">
        <w:rPr>
          <w:rFonts w:ascii="Corbel" w:hAnsi="Corbel"/>
          <w:i/>
          <w:iCs/>
        </w:rPr>
        <w:t>Załącznik nr 1.5 do Zarządzenia Rektora UR nr 12/2019</w:t>
      </w:r>
    </w:p>
    <w:p w14:paraId="6B8CBA7A" w14:textId="77777777" w:rsidR="0072325C" w:rsidRPr="009C54AE" w:rsidRDefault="0072325C" w:rsidP="007232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DABBA8" w14:textId="662A08CD" w:rsidR="0072325C" w:rsidRPr="00CB6D3B" w:rsidRDefault="0072325C" w:rsidP="7B2C853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B2C8532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3D3D73" w:rsidRPr="003D3D73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325DCDB6" w14:textId="3F552470" w:rsidR="0072325C" w:rsidRPr="00CB6D3B" w:rsidRDefault="0072325C" w:rsidP="0072325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B2C853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7B2C8532">
        <w:rPr>
          <w:rFonts w:ascii="Corbel" w:hAnsi="Corbel"/>
          <w:i/>
          <w:iCs/>
          <w:sz w:val="20"/>
          <w:szCs w:val="20"/>
        </w:rPr>
        <w:t>(skrajne daty</w:t>
      </w:r>
      <w:r w:rsidRPr="7B2C8532">
        <w:rPr>
          <w:rFonts w:ascii="Corbel" w:hAnsi="Corbel"/>
          <w:sz w:val="20"/>
          <w:szCs w:val="20"/>
        </w:rPr>
        <w:t>)</w:t>
      </w:r>
    </w:p>
    <w:p w14:paraId="53A98300" w14:textId="4F2C6D28" w:rsidR="0072325C" w:rsidRPr="00CB6D3B" w:rsidRDefault="0072325C" w:rsidP="7B2C853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</w:r>
      <w:r w:rsidRPr="00CB6D3B">
        <w:rPr>
          <w:rFonts w:ascii="Corbel" w:hAnsi="Corbel"/>
          <w:sz w:val="20"/>
          <w:szCs w:val="20"/>
        </w:rPr>
        <w:tab/>
        <w:t>Rok akademicki 202</w:t>
      </w:r>
      <w:r w:rsidR="00B0325A">
        <w:rPr>
          <w:rFonts w:ascii="Corbel" w:hAnsi="Corbel"/>
          <w:sz w:val="20"/>
          <w:szCs w:val="20"/>
        </w:rPr>
        <w:t>4</w:t>
      </w:r>
      <w:r w:rsidRPr="00CB6D3B">
        <w:rPr>
          <w:rFonts w:ascii="Corbel" w:hAnsi="Corbel"/>
          <w:sz w:val="20"/>
          <w:szCs w:val="20"/>
        </w:rPr>
        <w:t>/202</w:t>
      </w:r>
      <w:r w:rsidR="00B0325A">
        <w:rPr>
          <w:rFonts w:ascii="Corbel" w:hAnsi="Corbel"/>
          <w:sz w:val="20"/>
          <w:szCs w:val="20"/>
        </w:rPr>
        <w:t>5</w:t>
      </w:r>
    </w:p>
    <w:p w14:paraId="29138692" w14:textId="77777777" w:rsidR="0072325C" w:rsidRPr="009C54AE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6D1E5445" w14:textId="77777777" w:rsidR="0072325C" w:rsidRPr="009C54AE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0C0446" w14:paraId="2C30C81B" w14:textId="77777777" w:rsidTr="7B2C8532">
        <w:tc>
          <w:tcPr>
            <w:tcW w:w="2694" w:type="dxa"/>
            <w:vAlign w:val="center"/>
          </w:tcPr>
          <w:p w14:paraId="3F93D4FA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0DD97051" w:rsidR="0072325C" w:rsidRPr="000C0446" w:rsidRDefault="00C60FFC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B2C8532">
              <w:rPr>
                <w:rFonts w:ascii="Corbel" w:hAnsi="Corbel"/>
                <w:bCs/>
                <w:sz w:val="24"/>
                <w:szCs w:val="24"/>
                <w:lang w:bidi="hi-IN"/>
              </w:rPr>
              <w:t>Europejska Służba Działań Zewnętrznych</w:t>
            </w:r>
          </w:p>
        </w:tc>
      </w:tr>
      <w:tr w:rsidR="0072325C" w:rsidRPr="000C0446" w14:paraId="213D831D" w14:textId="77777777" w:rsidTr="7B2C8532">
        <w:tc>
          <w:tcPr>
            <w:tcW w:w="2694" w:type="dxa"/>
            <w:vAlign w:val="center"/>
          </w:tcPr>
          <w:p w14:paraId="667984C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4D4E16A8" w:rsidR="0072325C" w:rsidRPr="000C0446" w:rsidRDefault="00B0325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</w:rPr>
              <w:t>MK_65</w:t>
            </w:r>
          </w:p>
        </w:tc>
      </w:tr>
      <w:tr w:rsidR="0072325C" w:rsidRPr="000C0446" w14:paraId="0D9B28BA" w14:textId="77777777" w:rsidTr="7B2C8532">
        <w:tc>
          <w:tcPr>
            <w:tcW w:w="2694" w:type="dxa"/>
            <w:vAlign w:val="center"/>
          </w:tcPr>
          <w:p w14:paraId="4FDBB7EA" w14:textId="77777777" w:rsidR="0072325C" w:rsidRPr="000C0446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0C0446" w14:paraId="0DE4FDAF" w14:textId="77777777" w:rsidTr="7B2C8532">
        <w:tc>
          <w:tcPr>
            <w:tcW w:w="2694" w:type="dxa"/>
            <w:vAlign w:val="center"/>
          </w:tcPr>
          <w:p w14:paraId="14762B3C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5177A386" w:rsidR="0072325C" w:rsidRPr="000C0446" w:rsidRDefault="0072325C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0C0446" w14:paraId="0F0042E9" w14:textId="77777777" w:rsidTr="7B2C8532">
        <w:tc>
          <w:tcPr>
            <w:tcW w:w="2694" w:type="dxa"/>
            <w:vAlign w:val="center"/>
          </w:tcPr>
          <w:p w14:paraId="24E4CEA2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0C0446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0C0446" w14:paraId="393E9F16" w14:textId="77777777" w:rsidTr="7B2C8532">
        <w:tc>
          <w:tcPr>
            <w:tcW w:w="2694" w:type="dxa"/>
            <w:vAlign w:val="center"/>
          </w:tcPr>
          <w:p w14:paraId="18138DEF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0C0446" w14:paraId="58F5026D" w14:textId="77777777" w:rsidTr="7B2C8532">
        <w:tc>
          <w:tcPr>
            <w:tcW w:w="2694" w:type="dxa"/>
            <w:vAlign w:val="center"/>
          </w:tcPr>
          <w:p w14:paraId="3269D0A1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281D0920" w:rsidR="0072325C" w:rsidRPr="000C0446" w:rsidRDefault="6759D69B" w:rsidP="7B2C8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</w:t>
            </w:r>
            <w:r w:rsidR="00B0325A" w:rsidRPr="7B2C8532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gólnoakademicki</w:t>
            </w:r>
          </w:p>
        </w:tc>
      </w:tr>
      <w:tr w:rsidR="0072325C" w:rsidRPr="000C0446" w14:paraId="4D24836A" w14:textId="77777777" w:rsidTr="7B2C8532">
        <w:tc>
          <w:tcPr>
            <w:tcW w:w="2694" w:type="dxa"/>
            <w:vAlign w:val="center"/>
          </w:tcPr>
          <w:p w14:paraId="4A6AFE44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72325C" w:rsidRPr="000C0446" w14:paraId="7EF0F9AE" w14:textId="77777777" w:rsidTr="7B2C8532">
        <w:tc>
          <w:tcPr>
            <w:tcW w:w="2694" w:type="dxa"/>
            <w:vAlign w:val="center"/>
          </w:tcPr>
          <w:p w14:paraId="0CD2632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1C4CDE68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6048B5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 </w:t>
            </w:r>
            <w:r w:rsidR="004F6E55" w:rsidRPr="000C0446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0C0446" w14:paraId="1D127F9B" w14:textId="77777777" w:rsidTr="7B2C8532">
        <w:tc>
          <w:tcPr>
            <w:tcW w:w="2694" w:type="dxa"/>
            <w:vAlign w:val="center"/>
          </w:tcPr>
          <w:p w14:paraId="7DA77F1E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0C0446" w14:paraId="5413D64F" w14:textId="77777777" w:rsidTr="7B2C8532">
        <w:tc>
          <w:tcPr>
            <w:tcW w:w="2694" w:type="dxa"/>
            <w:vAlign w:val="center"/>
          </w:tcPr>
          <w:p w14:paraId="69B6264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0C0446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044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0C0446" w14:paraId="0B801D3D" w14:textId="77777777" w:rsidTr="7B2C8532">
        <w:tc>
          <w:tcPr>
            <w:tcW w:w="2694" w:type="dxa"/>
            <w:vAlign w:val="center"/>
          </w:tcPr>
          <w:p w14:paraId="181181B9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034BA88C" w:rsidR="0072325C" w:rsidRPr="000C0446" w:rsidRDefault="00B31A93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C0446">
              <w:rPr>
                <w:rFonts w:ascii="Corbel" w:hAnsi="Corbel"/>
                <w:b w:val="0"/>
                <w:sz w:val="24"/>
              </w:rPr>
              <w:t>Dr hab. Lidia Brodowski, prof. UR</w:t>
            </w:r>
          </w:p>
        </w:tc>
      </w:tr>
      <w:tr w:rsidR="0072325C" w:rsidRPr="000C0446" w14:paraId="7301F4B3" w14:textId="77777777" w:rsidTr="7B2C8532">
        <w:tc>
          <w:tcPr>
            <w:tcW w:w="2694" w:type="dxa"/>
            <w:vAlign w:val="center"/>
          </w:tcPr>
          <w:p w14:paraId="4CEE6847" w14:textId="77777777" w:rsidR="0072325C" w:rsidRPr="000C0446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7B2FFE5C" w:rsidR="0072325C" w:rsidRPr="000C0446" w:rsidRDefault="002C695B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Dr Anna Marcisz – Dynia </w:t>
            </w:r>
            <w:bookmarkStart w:id="0" w:name="_GoBack"/>
            <w:bookmarkEnd w:id="0"/>
          </w:p>
        </w:tc>
      </w:tr>
    </w:tbl>
    <w:p w14:paraId="2D156B8B" w14:textId="77777777" w:rsidR="0072325C" w:rsidRPr="009C54AE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9CB785B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9C54AE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9C54AE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45"/>
        <w:gridCol w:w="705"/>
        <w:gridCol w:w="930"/>
        <w:gridCol w:w="825"/>
        <w:gridCol w:w="795"/>
        <w:gridCol w:w="720"/>
        <w:gridCol w:w="915"/>
        <w:gridCol w:w="1043"/>
        <w:gridCol w:w="1505"/>
      </w:tblGrid>
      <w:tr w:rsidR="0072325C" w:rsidRPr="009C54AE" w14:paraId="5007B242" w14:textId="77777777" w:rsidTr="69FA3A13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9C54AE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325A" w:rsidRPr="000C0446" w14:paraId="74BBC9EC" w14:textId="77777777" w:rsidTr="69FA3A13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9F1BF28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56CB7A53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B0325A" w:rsidRPr="000C0446" w:rsidRDefault="00B0325A" w:rsidP="00B032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9C54AE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1.2.</w:t>
      </w:r>
      <w:r w:rsidRPr="000C044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C41B4C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0C0446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eastAsia="MS Gothic" w:hAnsi="Corbel"/>
          <w:b w:val="0"/>
          <w:szCs w:val="24"/>
        </w:rPr>
        <w:t>X</w:t>
      </w:r>
      <w:r w:rsidRPr="000C044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0C0446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1.3 </w:t>
      </w:r>
      <w:r w:rsidRPr="000C0446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0C044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0C0446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69FA3A13">
        <w:rPr>
          <w:rFonts w:ascii="Corbel" w:eastAsia="Cambria" w:hAnsi="Corbel"/>
          <w:sz w:val="24"/>
          <w:szCs w:val="24"/>
        </w:rPr>
        <w:t>– zaliczenie z oceną</w:t>
      </w:r>
    </w:p>
    <w:p w14:paraId="7215AD2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0C0446" w:rsidRDefault="0072325C" w:rsidP="69FA3A13">
      <w:pPr>
        <w:pStyle w:val="Punktygwne"/>
        <w:spacing w:before="0" w:after="0"/>
        <w:rPr>
          <w:rFonts w:ascii="Corbel" w:hAnsi="Corbel"/>
        </w:rPr>
      </w:pPr>
      <w:r w:rsidRPr="69FA3A13">
        <w:rPr>
          <w:rFonts w:ascii="Corbel" w:hAnsi="Corbel"/>
        </w:rPr>
        <w:t xml:space="preserve">2.Wymagania wstępne </w:t>
      </w:r>
    </w:p>
    <w:p w14:paraId="0B94B61F" w14:textId="136231F9" w:rsidR="69FA3A13" w:rsidRDefault="69FA3A13" w:rsidP="69FA3A1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0C0446" w14:paraId="77485B09" w14:textId="77777777" w:rsidTr="69FA3A13">
        <w:tc>
          <w:tcPr>
            <w:tcW w:w="9670" w:type="dxa"/>
          </w:tcPr>
          <w:p w14:paraId="431427D1" w14:textId="546E8982" w:rsidR="0072325C" w:rsidRPr="000C0446" w:rsidRDefault="0072325C" w:rsidP="69FA3A13">
            <w:pPr>
              <w:pStyle w:val="Podpunkty"/>
              <w:ind w:left="0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  <w:r w:rsidR="6FD6428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64528C4A" w14:textId="77777777" w:rsidR="00457EA7" w:rsidRPr="000C0446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E554DDC" w14:textId="1FC47D8D" w:rsidR="69FA3A13" w:rsidRDefault="69FA3A13" w:rsidP="69FA3A13">
      <w:pPr>
        <w:pStyle w:val="Punktygwne"/>
        <w:spacing w:before="0" w:after="0"/>
        <w:rPr>
          <w:rFonts w:ascii="Corbel" w:hAnsi="Corbel"/>
        </w:rPr>
      </w:pPr>
    </w:p>
    <w:p w14:paraId="55E40CCE" w14:textId="140E464A" w:rsidR="69FA3A13" w:rsidRDefault="69FA3A13" w:rsidP="69FA3A13">
      <w:pPr>
        <w:pStyle w:val="Punktygwne"/>
        <w:spacing w:before="0" w:after="0"/>
        <w:rPr>
          <w:rFonts w:ascii="Corbel" w:hAnsi="Corbel"/>
        </w:rPr>
      </w:pPr>
    </w:p>
    <w:p w14:paraId="41E0C3BC" w14:textId="77777777" w:rsidR="006048B5" w:rsidRDefault="006048B5" w:rsidP="69FA3A13">
      <w:pPr>
        <w:pStyle w:val="Punktygwne"/>
        <w:spacing w:before="0" w:after="0"/>
        <w:rPr>
          <w:rFonts w:ascii="Corbel" w:hAnsi="Corbel"/>
        </w:rPr>
      </w:pPr>
    </w:p>
    <w:p w14:paraId="0550C0C0" w14:textId="4BFCF21B" w:rsidR="0072325C" w:rsidRPr="000C0446" w:rsidRDefault="0072325C" w:rsidP="69FA3A13">
      <w:pPr>
        <w:pStyle w:val="Punktygwne"/>
        <w:spacing w:before="0" w:after="0"/>
        <w:rPr>
          <w:rFonts w:ascii="Corbel" w:hAnsi="Corbel"/>
        </w:rPr>
      </w:pPr>
      <w:r w:rsidRPr="69FA3A13">
        <w:rPr>
          <w:rFonts w:ascii="Corbel" w:hAnsi="Corbel"/>
        </w:rPr>
        <w:lastRenderedPageBreak/>
        <w:t>3. cele, efekty uczenia się, treści Programowe i stosowane metody Dydaktyczne</w:t>
      </w:r>
    </w:p>
    <w:p w14:paraId="05FF324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0C0446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0C0446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0C0446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72325C" w:rsidRPr="000C0446" w14:paraId="2AF03967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09C92B90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iCs/>
                <w:sz w:val="24"/>
                <w:szCs w:val="22"/>
                <w:lang w:bidi="hi-IN"/>
              </w:rPr>
              <w:t xml:space="preserve"> 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zapoznanie z podstawowymi pojęciami i problematyką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Wspólnej Polityki Zagranicznej i Bezpieczeństwa Unii Europejskiej</w:t>
            </w:r>
          </w:p>
        </w:tc>
      </w:tr>
      <w:tr w:rsidR="0072325C" w:rsidRPr="000C0446" w14:paraId="1EFA72E4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0C0446" w:rsidRDefault="0072325C" w:rsidP="00F17EC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sz w:val="24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E16DD81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Europejskiej Służby Działań Zewnętrznych UE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we współczesnym świecie</w:t>
            </w:r>
          </w:p>
        </w:tc>
      </w:tr>
      <w:tr w:rsidR="0072325C" w:rsidRPr="000C0446" w14:paraId="0C7DAA40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591B1A8D" w:rsidR="0072325C" w:rsidRPr="000C0446" w:rsidRDefault="0072325C" w:rsidP="69FA3A1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przedstawienie roli państw i organizacji międzynarodowych oraz umów międzynarodowych i innych dokumentów międzynarodowych w </w:t>
            </w:r>
            <w:r w:rsidR="5EDCC3A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ramach działania Wspólnej Polityki Zagranicznej i Bezpieczeństwa UE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</w:tr>
      <w:tr w:rsidR="0072325C" w:rsidRPr="000C0446" w14:paraId="59822054" w14:textId="77777777" w:rsidTr="69FA3A13"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48D61812" w:rsidR="0072325C" w:rsidRPr="000C0446" w:rsidRDefault="0072325C" w:rsidP="00F17EC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prawotwórczym, prognozowanie jego dalszego przebieg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u</w:t>
            </w:r>
            <w:r w:rsidRPr="000C0446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 ocenianie praktyki państw w obszarze </w:t>
            </w:r>
            <w:r w:rsidR="00C60FFC" w:rsidRPr="000C0446">
              <w:rPr>
                <w:rFonts w:ascii="Corbel" w:hAnsi="Corbel"/>
                <w:b w:val="0"/>
                <w:iCs/>
                <w:sz w:val="24"/>
                <w:szCs w:val="22"/>
              </w:rPr>
              <w:t>działania Europejskiej Służby Działań Zewnętrznych UE</w:t>
            </w:r>
          </w:p>
        </w:tc>
      </w:tr>
    </w:tbl>
    <w:p w14:paraId="701F27A8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0C0446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69FA3A13">
        <w:rPr>
          <w:rFonts w:ascii="Corbel" w:hAnsi="Corbel"/>
          <w:b/>
          <w:bCs/>
          <w:sz w:val="24"/>
          <w:szCs w:val="24"/>
        </w:rPr>
        <w:t>3.2 Efekty uczenia się dla przedmiotu</w:t>
      </w:r>
      <w:r w:rsidRPr="69FA3A13">
        <w:rPr>
          <w:rFonts w:ascii="Corbel" w:hAnsi="Corbel"/>
          <w:sz w:val="24"/>
          <w:szCs w:val="24"/>
        </w:rPr>
        <w:t xml:space="preserve"> </w:t>
      </w:r>
    </w:p>
    <w:p w14:paraId="4C9D1119" w14:textId="42E21D4A" w:rsidR="69FA3A13" w:rsidRDefault="69FA3A13" w:rsidP="69FA3A13">
      <w:pPr>
        <w:spacing w:after="0" w:line="240" w:lineRule="auto"/>
        <w:ind w:left="426"/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0C0446" w14:paraId="6F8F28BD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1DEE415A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69FA3A13">
              <w:rPr>
                <w:rFonts w:ascii="Corbel" w:hAnsi="Corbel"/>
                <w:lang w:bidi="hi-IN"/>
              </w:rPr>
              <w:t>EK</w:t>
            </w:r>
            <w:r w:rsidRPr="69FA3A13">
              <w:rPr>
                <w:rFonts w:ascii="Corbel" w:hAnsi="Corbel"/>
                <w:b w:val="0"/>
                <w:lang w:bidi="hi-IN"/>
              </w:rPr>
              <w:t xml:space="preserve"> (efekt uczenia się)</w:t>
            </w:r>
          </w:p>
          <w:p w14:paraId="0C48F46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Odniesienie do efektów  kierunkowych</w:t>
            </w:r>
          </w:p>
        </w:tc>
      </w:tr>
      <w:tr w:rsidR="0072325C" w:rsidRPr="000C0446" w14:paraId="0A037EB0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249CA87D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194B0572" w:rsidR="0072325C" w:rsidRPr="000C0446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regulacje</w:t>
            </w:r>
            <w:r w:rsidR="00101CD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BC0D14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UE</w:t>
            </w:r>
            <w:r w:rsidR="00185F85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6A9A0092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K_WO</w:t>
            </w:r>
            <w:r w:rsidR="003650FE" w:rsidRPr="000C0446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0C0446" w14:paraId="2F846B0A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21C7AF1F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538843E6" w:rsidR="0072325C" w:rsidRPr="000C0446" w:rsidRDefault="12BD03CE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zna i rozumie znaczenie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="1CF87600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służby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dyplomatycznej Unii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 je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j organizację</w:t>
            </w:r>
            <w:r w:rsidR="07EF1849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podstawy 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działania 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oraz</w:t>
            </w:r>
            <w:r w:rsidR="0412179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zasady funkcjonowania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431A9325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K_WO</w:t>
            </w:r>
            <w:r w:rsidR="00DA31E3" w:rsidRPr="000C0446">
              <w:rPr>
                <w:rFonts w:ascii="Corbel" w:hAnsi="Corbel"/>
                <w:b w:val="0"/>
                <w:lang w:bidi="hi-IN"/>
              </w:rPr>
              <w:t>5</w:t>
            </w:r>
          </w:p>
        </w:tc>
      </w:tr>
      <w:tr w:rsidR="0072325C" w:rsidRPr="000C0446" w14:paraId="298844B9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1871F7EE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7F786F0F" w:rsidR="0072325C" w:rsidRPr="000C0446" w:rsidRDefault="00FF73A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BA79DF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</w:t>
            </w:r>
            <w:r w:rsidR="008A2F0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nii Europejskiej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102AAB69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</w:t>
            </w:r>
            <w:r w:rsidR="00770A1C" w:rsidRPr="000C0446">
              <w:rPr>
                <w:rFonts w:ascii="Corbel" w:hAnsi="Corbel"/>
                <w:b w:val="0"/>
                <w:lang w:bidi="hi-IN"/>
              </w:rPr>
              <w:t>U</w:t>
            </w:r>
            <w:r w:rsidRPr="000C0446">
              <w:rPr>
                <w:rFonts w:ascii="Corbel" w:hAnsi="Corbel"/>
                <w:b w:val="0"/>
                <w:lang w:bidi="hi-IN"/>
              </w:rPr>
              <w:t>O</w:t>
            </w:r>
            <w:r w:rsidR="00770A1C" w:rsidRPr="000C0446">
              <w:rPr>
                <w:rFonts w:ascii="Corbel" w:hAnsi="Corbel"/>
                <w:b w:val="0"/>
                <w:lang w:bidi="hi-IN"/>
              </w:rPr>
              <w:t>2</w:t>
            </w:r>
          </w:p>
        </w:tc>
      </w:tr>
      <w:tr w:rsidR="0072325C" w:rsidRPr="000C0446" w14:paraId="5183EA85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4BEFCC9C" w:rsidR="0072325C" w:rsidRPr="000C0446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57189868" w:rsidR="0072325C" w:rsidRPr="000C0446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</w:t>
            </w:r>
            <w:r w:rsidR="008A2F0A" w:rsidRPr="000C0446">
              <w:rPr>
                <w:rFonts w:ascii="Corbel" w:hAnsi="Corbel"/>
                <w:b w:val="0"/>
                <w:bCs/>
                <w:sz w:val="24"/>
                <w:lang w:bidi="hi-IN"/>
              </w:rPr>
              <w:t>Wspólnej Polityki Zagranicznej i Bezpieczeństwa UE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5E166259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K_UO</w:t>
            </w:r>
            <w:r w:rsidR="000530BD" w:rsidRPr="000C0446">
              <w:rPr>
                <w:rFonts w:ascii="Corbel" w:hAnsi="Corbel"/>
                <w:b w:val="0"/>
                <w:lang w:bidi="hi-IN"/>
              </w:rPr>
              <w:t>3</w:t>
            </w:r>
            <w:r w:rsidRPr="000C0446">
              <w:rPr>
                <w:rFonts w:ascii="Corbel" w:hAnsi="Corbel"/>
                <w:b w:val="0"/>
                <w:lang w:bidi="hi-IN"/>
              </w:rPr>
              <w:br/>
            </w:r>
          </w:p>
        </w:tc>
      </w:tr>
      <w:tr w:rsidR="0072325C" w:rsidRPr="000C0446" w14:paraId="1AA9CD26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82CCA35" w:rsidR="0072325C" w:rsidRPr="000C0446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C044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67295103" w:rsidR="0072325C" w:rsidRPr="000C0446" w:rsidRDefault="2B5E0176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483BE7D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i zgłaszanych propozycji rozwiązań</w:t>
            </w:r>
            <w:r w:rsidR="42B7D39F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2FBAD8E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32E2E1A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2B28160D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489F38FB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406FA331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K_UO</w:t>
            </w:r>
            <w:r w:rsidR="00FE029B" w:rsidRPr="000C0446">
              <w:rPr>
                <w:rFonts w:ascii="Corbel" w:hAnsi="Corbel"/>
                <w:b w:val="0"/>
                <w:lang w:bidi="hi-IN"/>
              </w:rPr>
              <w:t>4</w:t>
            </w:r>
          </w:p>
        </w:tc>
      </w:tr>
      <w:tr w:rsidR="0072325C" w:rsidRPr="000C0446" w14:paraId="518902AA" w14:textId="77777777" w:rsidTr="69FA3A13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DE0F8ED" w14:textId="6771E16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</w:t>
            </w:r>
            <w:r w:rsidR="00D03D57" w:rsidRPr="000C044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0325A" w:rsidRPr="000C044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ABA4C94" w14:textId="00A7F9D2" w:rsidR="0072325C" w:rsidRPr="000C0446" w:rsidRDefault="6E3061B1" w:rsidP="69FA3A1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j</w:t>
            </w:r>
            <w:r w:rsidR="59FDD264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est gotów </w:t>
            </w:r>
            <w:r w:rsidR="0072325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weryfik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ować i poszerzać swoją wiedzę</w:t>
            </w:r>
            <w:r w:rsidR="72955412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214F615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oraz wyrażać krytyczną opinię </w:t>
            </w:r>
            <w:r w:rsidR="63A77640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w ramach dokonywanej analizy </w:t>
            </w:r>
            <w:r w:rsidR="02B644BF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nowych wiadomości i procesów </w:t>
            </w:r>
            <w:r w:rsidR="565726A7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zachodzących w</w:t>
            </w:r>
            <w:r w:rsidR="57207DE6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zakresie</w:t>
            </w:r>
            <w:r w:rsidR="4C8E379C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E21FB88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działania Europejskiej Służby Działań Zewnętrznych 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140" w14:textId="38A1EB21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K_</w:t>
            </w:r>
            <w:r w:rsidR="002F3EFB" w:rsidRPr="000C0446">
              <w:rPr>
                <w:rFonts w:ascii="Corbel" w:hAnsi="Corbel"/>
                <w:b w:val="0"/>
                <w:lang w:bidi="hi-IN"/>
              </w:rPr>
              <w:t>KO</w:t>
            </w:r>
            <w:r w:rsidRPr="000C0446">
              <w:rPr>
                <w:rFonts w:ascii="Corbel" w:hAnsi="Corbel"/>
                <w:b w:val="0"/>
                <w:lang w:bidi="hi-IN"/>
              </w:rPr>
              <w:t>1</w:t>
            </w:r>
          </w:p>
        </w:tc>
      </w:tr>
    </w:tbl>
    <w:p w14:paraId="53D40C8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0C0446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853E9" w14:textId="5BE99806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75B7F26" w14:textId="5ECDDF3B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2A367F62" w14:textId="2D689B4F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379981F" w14:textId="3F5B6115" w:rsidR="7F54A341" w:rsidRDefault="7F54A341" w:rsidP="7F54A341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50D88EE2" w14:textId="77777777" w:rsidR="0072325C" w:rsidRPr="000C0446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t xml:space="preserve">3.3 Treści programowe </w:t>
      </w:r>
      <w:r w:rsidRPr="000C0446">
        <w:rPr>
          <w:rFonts w:ascii="Corbel" w:hAnsi="Corbel"/>
          <w:sz w:val="24"/>
          <w:szCs w:val="24"/>
        </w:rPr>
        <w:t xml:space="preserve">  </w:t>
      </w:r>
    </w:p>
    <w:p w14:paraId="1EEE57E9" w14:textId="78FA3E3E" w:rsidR="0072325C" w:rsidRPr="000C0446" w:rsidRDefault="0072325C" w:rsidP="007232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9FA3A13">
        <w:rPr>
          <w:rFonts w:ascii="Corbel" w:hAnsi="Corbel"/>
          <w:sz w:val="24"/>
          <w:szCs w:val="24"/>
        </w:rPr>
        <w:t xml:space="preserve">Problematyka </w:t>
      </w:r>
      <w:r w:rsidR="00101CD2" w:rsidRPr="69FA3A13">
        <w:rPr>
          <w:rFonts w:ascii="Corbel" w:hAnsi="Corbel"/>
          <w:sz w:val="24"/>
          <w:szCs w:val="24"/>
        </w:rPr>
        <w:t>ćwiczeń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B0325A" w:rsidRPr="000C0446" w14:paraId="5E01B446" w14:textId="77777777" w:rsidTr="69FA3A13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F3706" w14:textId="77777777" w:rsidR="00B0325A" w:rsidRPr="000C0446" w:rsidRDefault="00B0325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0C0446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B0325A" w:rsidRPr="000C0446" w14:paraId="672BFC66" w14:textId="77777777" w:rsidTr="69FA3A13">
        <w:trPr>
          <w:trHeight w:val="58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6DCB88" w14:textId="07F331CF" w:rsidR="00B0325A" w:rsidRPr="000C0446" w:rsidRDefault="00B0325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I. Wspólna Polityka Zagraniczna i Bezpieczeństwa UE – wprowadzenie</w:t>
            </w:r>
          </w:p>
          <w:p w14:paraId="4925DBAD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190DFA8" w14:textId="7F5BEBA2" w:rsidR="00B0325A" w:rsidRPr="000C0446" w:rsidRDefault="00B0325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2. Instytucje UE działające w ramach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WPZiB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, organy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sui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>generis</w:t>
            </w:r>
            <w:proofErr w:type="spellEnd"/>
            <w:r w:rsidRPr="000C0446">
              <w:rPr>
                <w:rFonts w:ascii="Corbel" w:hAnsi="Corbel"/>
                <w:color w:val="000000"/>
                <w:sz w:val="24"/>
                <w:szCs w:val="24"/>
              </w:rPr>
              <w:t xml:space="preserve"> , agencje</w:t>
            </w:r>
          </w:p>
          <w:p w14:paraId="2BA9CDC7" w14:textId="77777777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 xml:space="preserve">3. Wysoki Przedstawiciel UE do Spraw Zagranicznych i Polityki Bezpieczeństwa </w:t>
            </w:r>
          </w:p>
          <w:p w14:paraId="4C694953" w14:textId="43026FC5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4. Mechanizm decyzyjny</w:t>
            </w:r>
          </w:p>
        </w:tc>
      </w:tr>
      <w:tr w:rsidR="00B0325A" w:rsidRPr="000C0446" w14:paraId="56816EC6" w14:textId="77777777" w:rsidTr="69FA3A13">
        <w:trPr>
          <w:trHeight w:val="40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3ED5201" w14:textId="136BE0C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II.  Wspólna Polityka Zagraniczna i Bezpieczeństwa UE</w:t>
            </w:r>
          </w:p>
          <w:p w14:paraId="62AA003E" w14:textId="61D8DE7C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1.Instrumenty prawne i finansowanie</w:t>
            </w:r>
          </w:p>
          <w:p w14:paraId="57DC1B41" w14:textId="6C5C943B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Zapobieganie konfliktom</w:t>
            </w:r>
          </w:p>
          <w:p w14:paraId="36AF86CF" w14:textId="1004850E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3.Sankcje</w:t>
            </w:r>
          </w:p>
          <w:p w14:paraId="18711A7E" w14:textId="2FBC7AD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4.Zwalczanie terroryzmu</w:t>
            </w:r>
          </w:p>
          <w:p w14:paraId="0F18ADD9" w14:textId="28F88D24" w:rsidR="00B0325A" w:rsidRPr="000C0446" w:rsidRDefault="00B0325A" w:rsidP="005B1EA6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5. Relacje UE z organizacjami międzynarodowymi</w:t>
            </w:r>
          </w:p>
        </w:tc>
      </w:tr>
      <w:tr w:rsidR="00B0325A" w:rsidRPr="000C0446" w14:paraId="685D1C8D" w14:textId="77777777" w:rsidTr="69FA3A13">
        <w:trPr>
          <w:trHeight w:val="22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03139F6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III. Europejska Służba Działań Zewnętrznych</w:t>
            </w:r>
          </w:p>
          <w:p w14:paraId="5B89792B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1.   Skład i organizacja</w:t>
            </w:r>
          </w:p>
          <w:p w14:paraId="43FA488D" w14:textId="77777777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2. Zadania i kompetencje</w:t>
            </w:r>
          </w:p>
          <w:p w14:paraId="73BE3292" w14:textId="6A54B15B" w:rsidR="00B0325A" w:rsidRPr="000C0446" w:rsidRDefault="00B0325A" w:rsidP="69FA3A13">
            <w:pPr>
              <w:shd w:val="clear" w:color="auto" w:fill="FFFFFF" w:themeFill="background1"/>
              <w:rPr>
                <w:rFonts w:ascii="Corbel" w:hAnsi="Corbel"/>
                <w:color w:val="000000"/>
                <w:sz w:val="24"/>
                <w:szCs w:val="24"/>
              </w:rPr>
            </w:pPr>
            <w:r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1961F85C"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69FA3A13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Funkcje</w:t>
            </w:r>
          </w:p>
          <w:p w14:paraId="3E838F53" w14:textId="72B0B0E4" w:rsidR="00B0325A" w:rsidRPr="000C0446" w:rsidRDefault="00B0325A" w:rsidP="009851BD">
            <w:pPr>
              <w:shd w:val="clear" w:color="auto" w:fill="FFFFFF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>4. Podejmowanie decyzji</w:t>
            </w:r>
          </w:p>
          <w:p w14:paraId="60BB16CC" w14:textId="624B6DBA" w:rsidR="00B0325A" w:rsidRPr="000C0446" w:rsidRDefault="00B0325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5. Aktualnie realizowane zadania </w:t>
            </w:r>
          </w:p>
        </w:tc>
      </w:tr>
    </w:tbl>
    <w:p w14:paraId="4648C31B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76A51F3" w14:textId="77777777" w:rsidR="00357E83" w:rsidRPr="000C0446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3.4 Metody dydaktyczne</w:t>
      </w:r>
      <w:r w:rsidRPr="000C0446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71F2BA6C" w:rsidR="00357E83" w:rsidRPr="000C0446" w:rsidRDefault="00B0325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Konwersatorium</w:t>
      </w:r>
      <w:r w:rsidR="00357E83" w:rsidRPr="000C0446">
        <w:rPr>
          <w:rFonts w:ascii="Corbel" w:hAnsi="Corbel"/>
          <w:b w:val="0"/>
          <w:i/>
          <w:smallCaps w:val="0"/>
          <w:szCs w:val="24"/>
        </w:rPr>
        <w:t xml:space="preserve">: analiza tekstów z dyskusją, </w:t>
      </w:r>
      <w:r w:rsidR="00B501F8" w:rsidRPr="000C0446">
        <w:rPr>
          <w:rFonts w:ascii="Corbel" w:hAnsi="Corbel"/>
          <w:b w:val="0"/>
          <w:i/>
          <w:smallCaps w:val="0"/>
          <w:szCs w:val="24"/>
        </w:rPr>
        <w:t xml:space="preserve">rozwiązywanie kazusów </w:t>
      </w:r>
      <w:r w:rsidR="002338EF" w:rsidRPr="000C0446">
        <w:rPr>
          <w:rFonts w:ascii="Corbel" w:hAnsi="Corbel"/>
          <w:b w:val="0"/>
          <w:i/>
          <w:smallCaps w:val="0"/>
          <w:szCs w:val="24"/>
        </w:rPr>
        <w:t>z dyskusją</w:t>
      </w:r>
    </w:p>
    <w:p w14:paraId="2A405477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459E4B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0C0446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0C0446" w14:paraId="1D9A695C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65089654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37995944"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10187288" w14:textId="1E3E8C96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color w:val="000000" w:themeColor="text1"/>
                <w:lang w:bidi="hi-IN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A3E79" w14:textId="4344A61B" w:rsidR="0072325C" w:rsidRPr="000C0446" w:rsidRDefault="0072325C" w:rsidP="69FA3A1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lang w:bidi="hi-IN"/>
              </w:rPr>
              <w:lastRenderedPageBreak/>
              <w:t xml:space="preserve">Forma zajęć dydaktycznych </w:t>
            </w:r>
          </w:p>
          <w:p w14:paraId="14EE8614" w14:textId="389F85C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69FA3A13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69FA3A13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69FA3A13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0C0446" w14:paraId="294A7B53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0C0446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0C0446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7A11D6DB" w:rsidR="0072325C" w:rsidRPr="000C0446" w:rsidRDefault="336A9135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0C0446" w14:paraId="34BD7F1B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08866028" w:rsidR="0072325C" w:rsidRPr="000C0446" w:rsidRDefault="418F369F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0C0446" w14:paraId="4E81C014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0C0446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487C2F4A" w:rsidR="0072325C" w:rsidRPr="000C0446" w:rsidRDefault="0072325C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</w:t>
            </w:r>
            <w:r w:rsidR="00B0325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,</w:t>
            </w: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00B0325A"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2D773D5C" w:rsidR="0072325C" w:rsidRPr="000C0446" w:rsidRDefault="412A7BE6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B0325A" w:rsidRPr="000C0446" w14:paraId="13275EDD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5CB46677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532C665C" w:rsidR="00B0325A" w:rsidRPr="000C0446" w:rsidRDefault="50F244FD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B0325A" w:rsidRPr="000C0446" w14:paraId="62FCE99D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2B1280A9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192536A5" w:rsidR="00B0325A" w:rsidRPr="000C0446" w:rsidRDefault="3698D4AA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B0325A" w:rsidRPr="000C0446" w14:paraId="439756A3" w14:textId="77777777" w:rsidTr="69FA3A1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B0325A" w:rsidRPr="000C0446" w:rsidRDefault="00B0325A" w:rsidP="00B0325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0C0446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19A64B21" w:rsidR="00B0325A" w:rsidRPr="000C0446" w:rsidRDefault="00B0325A" w:rsidP="69FA3A13">
            <w:pPr>
              <w:pStyle w:val="Podpunkty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zaliczenie pisemne, 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402939F4" w:rsidR="00B0325A" w:rsidRPr="000C0446" w:rsidRDefault="25F13E18" w:rsidP="69FA3A13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69FA3A1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7B47F290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0C0446" w14:paraId="79F1651D" w14:textId="77777777" w:rsidTr="7F54A341">
        <w:tc>
          <w:tcPr>
            <w:tcW w:w="9670" w:type="dxa"/>
          </w:tcPr>
          <w:p w14:paraId="640A4B23" w14:textId="0CB99E34" w:rsidR="0072325C" w:rsidRPr="000C0446" w:rsidRDefault="00B0325A" w:rsidP="7F54A34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Konwersatorium</w:t>
            </w:r>
            <w:r w:rsidR="0072325C" w:rsidRPr="7F54A341">
              <w:rPr>
                <w:rFonts w:ascii="Corbel" w:hAnsi="Corbel"/>
                <w:sz w:val="24"/>
                <w:szCs w:val="24"/>
              </w:rPr>
              <w:t xml:space="preserve"> – S</w:t>
            </w:r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tudent podchodzący do zaliczenia wypełnia test wielokrotnego wyboru. Test składa się z 25 pytań. Skala ocen z uwzględnieniem punktacji: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. Przewidywany termin zaliczenia – </w:t>
            </w:r>
            <w:r w:rsidR="000825D1" w:rsidRPr="7F54A341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7F54A341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3CC0FC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0C0446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C044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2325C" w:rsidRPr="000C0446" w14:paraId="5C9D8862" w14:textId="77777777" w:rsidTr="7F54A341">
        <w:tc>
          <w:tcPr>
            <w:tcW w:w="4962" w:type="dxa"/>
            <w:vAlign w:val="center"/>
          </w:tcPr>
          <w:p w14:paraId="6F559B4E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0C0446" w14:paraId="3FF0CB8E" w14:textId="77777777" w:rsidTr="7F54A341">
        <w:tc>
          <w:tcPr>
            <w:tcW w:w="4962" w:type="dxa"/>
          </w:tcPr>
          <w:p w14:paraId="2285FDCE" w14:textId="6AC0B37D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5C040C32" w:rsidRPr="7F54A341">
              <w:rPr>
                <w:rFonts w:ascii="Corbel" w:hAnsi="Corbel"/>
                <w:sz w:val="24"/>
                <w:szCs w:val="24"/>
              </w:rPr>
              <w:t xml:space="preserve"> z</w:t>
            </w:r>
            <w:r w:rsidR="4FE27FD6" w:rsidRPr="7F54A341">
              <w:rPr>
                <w:rFonts w:ascii="Corbel" w:hAnsi="Corbel"/>
                <w:sz w:val="24"/>
                <w:szCs w:val="24"/>
              </w:rPr>
              <w:t xml:space="preserve"> </w:t>
            </w:r>
            <w:r w:rsidR="28B37D0C" w:rsidRPr="7F54A34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F54A34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77777777" w:rsidR="0072325C" w:rsidRPr="000C0446" w:rsidRDefault="0072325C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30</w:t>
            </w:r>
          </w:p>
        </w:tc>
      </w:tr>
      <w:tr w:rsidR="0072325C" w:rsidRPr="000C0446" w14:paraId="2F2845D8" w14:textId="77777777" w:rsidTr="7F54A341">
        <w:tc>
          <w:tcPr>
            <w:tcW w:w="4962" w:type="dxa"/>
          </w:tcPr>
          <w:p w14:paraId="13BDEC44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34910C25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5</w:t>
            </w:r>
          </w:p>
        </w:tc>
      </w:tr>
      <w:tr w:rsidR="0072325C" w:rsidRPr="000C0446" w14:paraId="1692CA92" w14:textId="77777777" w:rsidTr="7F54A341">
        <w:tc>
          <w:tcPr>
            <w:tcW w:w="4962" w:type="dxa"/>
          </w:tcPr>
          <w:p w14:paraId="370C2EDC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4196F6F2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45</w:t>
            </w:r>
          </w:p>
        </w:tc>
      </w:tr>
      <w:tr w:rsidR="0072325C" w:rsidRPr="000C0446" w14:paraId="5A046A70" w14:textId="77777777" w:rsidTr="7F54A341">
        <w:tc>
          <w:tcPr>
            <w:tcW w:w="4962" w:type="dxa"/>
          </w:tcPr>
          <w:p w14:paraId="1871F7F1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044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77FF014E" w:rsidR="0072325C" w:rsidRPr="000C0446" w:rsidRDefault="00B0325A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8</w:t>
            </w:r>
            <w:r w:rsidR="2ACAC6F8" w:rsidRPr="69FA3A13">
              <w:rPr>
                <w:rFonts w:ascii="Corbel" w:hAnsi="Corbel"/>
              </w:rPr>
              <w:t>0</w:t>
            </w:r>
          </w:p>
        </w:tc>
      </w:tr>
      <w:tr w:rsidR="0072325C" w:rsidRPr="000C0446" w14:paraId="21351495" w14:textId="77777777" w:rsidTr="7F54A341">
        <w:tc>
          <w:tcPr>
            <w:tcW w:w="4962" w:type="dxa"/>
          </w:tcPr>
          <w:p w14:paraId="76742007" w14:textId="77777777" w:rsidR="0072325C" w:rsidRPr="000C0446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C044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0C0446" w:rsidRDefault="2ACAC6F8" w:rsidP="69FA3A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9FA3A13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0C0446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C044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41388D45" w:rsidR="0072325C" w:rsidRPr="000C0446" w:rsidRDefault="0072325C" w:rsidP="69FA3A13">
      <w:pPr>
        <w:pStyle w:val="Punktygwne"/>
        <w:spacing w:before="0" w:after="0"/>
        <w:rPr>
          <w:rFonts w:ascii="Corbel" w:hAnsi="Corbel"/>
          <w:smallCaps w:val="0"/>
        </w:rPr>
      </w:pPr>
      <w:r w:rsidRPr="69FA3A13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0C0446" w14:paraId="1D7329CF" w14:textId="77777777" w:rsidTr="69FA3A13">
        <w:trPr>
          <w:trHeight w:val="397"/>
        </w:trPr>
        <w:tc>
          <w:tcPr>
            <w:tcW w:w="3544" w:type="dxa"/>
          </w:tcPr>
          <w:p w14:paraId="445CD3FB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00C0E60B" w:rsidR="0072325C" w:rsidRPr="000C0446" w:rsidRDefault="2EDB24C2" w:rsidP="69FA3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9FA3A1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0C0446" w14:paraId="7870A1CA" w14:textId="77777777" w:rsidTr="69FA3A13">
        <w:trPr>
          <w:trHeight w:val="397"/>
        </w:trPr>
        <w:tc>
          <w:tcPr>
            <w:tcW w:w="3544" w:type="dxa"/>
          </w:tcPr>
          <w:p w14:paraId="6617AAA3" w14:textId="77777777" w:rsidR="0072325C" w:rsidRPr="000C0446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044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24407742" w:rsidR="0072325C" w:rsidRPr="000C0446" w:rsidRDefault="3C72C02E" w:rsidP="69FA3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FA3A1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0446">
        <w:rPr>
          <w:rFonts w:ascii="Corbel" w:hAnsi="Corbel"/>
          <w:smallCaps w:val="0"/>
          <w:szCs w:val="24"/>
        </w:rPr>
        <w:t xml:space="preserve">7. LITERATURA </w:t>
      </w:r>
    </w:p>
    <w:p w14:paraId="3EB810DA" w14:textId="77777777" w:rsidR="0072325C" w:rsidRPr="000C0446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6B42C1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72325C" w:rsidRPr="000C0446" w14:paraId="5A8B1CE8" w14:textId="77777777" w:rsidTr="7F54A34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F54A341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559E2CFB" w14:textId="34FD3816" w:rsidR="69FA3A13" w:rsidRDefault="69FA3A13" w:rsidP="7F54A341">
            <w:pPr>
              <w:pStyle w:val="Akapitzlist"/>
              <w:ind w:left="270"/>
              <w:rPr>
                <w:b/>
                <w:bCs/>
              </w:rPr>
            </w:pPr>
          </w:p>
          <w:p w14:paraId="29D86432" w14:textId="73C5B8BA" w:rsidR="00706E50" w:rsidRPr="000C0446" w:rsidRDefault="3FADEDFD" w:rsidP="7F54A341">
            <w:pPr>
              <w:pStyle w:val="Akapitzlist"/>
              <w:shd w:val="clear" w:color="auto" w:fill="FFFFFF" w:themeFill="background1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 xml:space="preserve">J. Barcz, M. Górka, A. </w:t>
            </w:r>
            <w:proofErr w:type="spellStart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Wyrozumska</w:t>
            </w:r>
            <w:proofErr w:type="spellEnd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, Instytucje i prawo Unii Europejskiej, Warszawa 2020.</w:t>
            </w:r>
          </w:p>
          <w:p w14:paraId="6D88A28F" w14:textId="050A1AD0" w:rsidR="00706E50" w:rsidRPr="000C0446" w:rsidRDefault="3FADEDFD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M.M. Kenig-Witkowska, A. Łazowski, R. </w:t>
            </w:r>
            <w:proofErr w:type="spellStart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Ostrihansky</w:t>
            </w:r>
            <w:proofErr w:type="spellEnd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, Prawo instytucjonalne Unii Europejskiej, Warszawa 2019.</w:t>
            </w:r>
          </w:p>
          <w:p w14:paraId="4D782700" w14:textId="2275FAAE" w:rsidR="00101CD2" w:rsidRPr="000C0446" w:rsidRDefault="00101CD2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Sutor</w:t>
            </w:r>
            <w:proofErr w:type="spellEnd"/>
            <w:r w:rsidRPr="7F54A341">
              <w:rPr>
                <w:rFonts w:ascii="Corbel" w:hAnsi="Corbel"/>
                <w:color w:val="000000" w:themeColor="text1"/>
                <w:sz w:val="24"/>
                <w:szCs w:val="24"/>
              </w:rPr>
              <w:t>, Prawo dyplomatyczne i konsularne , Warszawa 2019.</w:t>
            </w:r>
          </w:p>
          <w:p w14:paraId="3B4B8070" w14:textId="26EE96A8" w:rsidR="0072325C" w:rsidRPr="000C0446" w:rsidRDefault="0072325C" w:rsidP="7F54A341">
            <w:pPr>
              <w:pStyle w:val="Akapitzlist"/>
              <w:shd w:val="clear" w:color="auto" w:fill="FFFFFF" w:themeFill="background1"/>
              <w:ind w:left="270"/>
              <w:rPr>
                <w:rFonts w:ascii="Corbel" w:hAnsi="Corbel"/>
                <w:sz w:val="24"/>
                <w:szCs w:val="24"/>
              </w:rPr>
            </w:pPr>
          </w:p>
        </w:tc>
      </w:tr>
      <w:tr w:rsidR="0072325C" w:rsidRPr="000C0446" w14:paraId="0485CBD9" w14:textId="77777777" w:rsidTr="7F54A341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F54A341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35D4007F" w14:textId="0253924A" w:rsidR="69FA3A13" w:rsidRDefault="69FA3A13" w:rsidP="7F54A341">
            <w:pPr>
              <w:pStyle w:val="Akapitzlist"/>
              <w:ind w:left="270"/>
              <w:rPr>
                <w:b/>
                <w:bCs/>
              </w:rPr>
            </w:pPr>
          </w:p>
          <w:p w14:paraId="5EDD6F3C" w14:textId="7BD808D6" w:rsidR="00706E50" w:rsidRPr="000C0446" w:rsidRDefault="59604111" w:rsidP="7F54A341">
            <w:pPr>
              <w:pStyle w:val="Akapitzlist"/>
              <w:ind w:left="27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Prawo Europejskie: Traktat o Unii Europejskiej, Traktat o funkcjonowaniu Unii Europejskiej, Karta Praw Podstawowych Unii Europejskiej, Regulamin postępowania przed Trybunałem Sprawiedliwości (oprac.) Warszawa 2019.</w:t>
            </w:r>
          </w:p>
          <w:p w14:paraId="1A0E1EB1" w14:textId="65EECB05" w:rsidR="00706E50" w:rsidRPr="000C0446" w:rsidRDefault="59604111" w:rsidP="7F54A341">
            <w:pPr>
              <w:pStyle w:val="Akapitzlist"/>
              <w:ind w:left="270"/>
              <w:rPr>
                <w:rFonts w:ascii="Corbel" w:hAnsi="Corbel"/>
                <w:sz w:val="24"/>
                <w:szCs w:val="24"/>
              </w:rPr>
            </w:pPr>
            <w:r w:rsidRPr="7F54A341">
              <w:rPr>
                <w:rFonts w:ascii="Corbel" w:hAnsi="Corbel"/>
                <w:sz w:val="24"/>
                <w:szCs w:val="24"/>
              </w:rPr>
              <w:t>M.</w:t>
            </w:r>
            <w:r w:rsidR="4F844779" w:rsidRPr="7F54A341">
              <w:rPr>
                <w:rFonts w:ascii="Corbel" w:hAnsi="Corbel"/>
                <w:sz w:val="24"/>
                <w:szCs w:val="24"/>
              </w:rPr>
              <w:t xml:space="preserve"> </w:t>
            </w:r>
            <w:r w:rsidRPr="7F54A341">
              <w:rPr>
                <w:rFonts w:ascii="Corbel" w:hAnsi="Corbel"/>
                <w:sz w:val="24"/>
                <w:szCs w:val="24"/>
              </w:rPr>
              <w:t>Eysymontt, Pozycja instytucjonalna urzędu Wysokiego Przedstawiciela Unii do Spraw Zagranicznych i Polityki Bezpieczeństwa, Warszawa 2019.</w:t>
            </w:r>
          </w:p>
          <w:p w14:paraId="66527600" w14:textId="7E3DF0C0" w:rsidR="0072325C" w:rsidRPr="000C0446" w:rsidRDefault="0072325C" w:rsidP="7F54A341">
            <w:pPr>
              <w:pStyle w:val="Akapitzlist"/>
              <w:ind w:left="27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1BEA0240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0C0446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C044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15DE443" w14:textId="77777777" w:rsidR="0072325C" w:rsidRPr="000C0446" w:rsidRDefault="00997F14" w:rsidP="002D3375">
      <w:pPr>
        <w:spacing w:line="240" w:lineRule="auto"/>
        <w:jc w:val="right"/>
        <w:rPr>
          <w:rFonts w:ascii="Corbel" w:hAnsi="Corbel"/>
          <w:b/>
          <w:bCs/>
          <w:color w:val="FF0000"/>
        </w:rPr>
      </w:pPr>
      <w:r w:rsidRPr="000C0446">
        <w:rPr>
          <w:rFonts w:ascii="Corbel" w:hAnsi="Corbel"/>
          <w:b/>
          <w:bCs/>
          <w:color w:val="FF0000"/>
        </w:rPr>
        <w:t xml:space="preserve">   </w:t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  <w:r w:rsidR="00CD6897" w:rsidRPr="000C0446">
        <w:rPr>
          <w:rFonts w:ascii="Corbel" w:hAnsi="Corbel"/>
          <w:b/>
          <w:bCs/>
          <w:color w:val="FF0000"/>
        </w:rPr>
        <w:tab/>
      </w:r>
    </w:p>
    <w:sectPr w:rsidR="0072325C" w:rsidRPr="000C044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1B908" w14:textId="77777777" w:rsidR="005F78A6" w:rsidRDefault="005F78A6" w:rsidP="00C16ABF">
      <w:pPr>
        <w:spacing w:after="0" w:line="240" w:lineRule="auto"/>
      </w:pPr>
      <w:r>
        <w:separator/>
      </w:r>
    </w:p>
  </w:endnote>
  <w:endnote w:type="continuationSeparator" w:id="0">
    <w:p w14:paraId="6D320D06" w14:textId="77777777" w:rsidR="005F78A6" w:rsidRDefault="005F78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6FF60" w14:textId="77777777" w:rsidR="005F78A6" w:rsidRDefault="005F78A6" w:rsidP="00C16ABF">
      <w:pPr>
        <w:spacing w:after="0" w:line="240" w:lineRule="auto"/>
      </w:pPr>
      <w:r>
        <w:separator/>
      </w:r>
    </w:p>
  </w:footnote>
  <w:footnote w:type="continuationSeparator" w:id="0">
    <w:p w14:paraId="4FA1D130" w14:textId="77777777" w:rsidR="005F78A6" w:rsidRDefault="005F78A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846CE"/>
    <w:multiLevelType w:val="hybridMultilevel"/>
    <w:tmpl w:val="8C54D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7B22B0"/>
    <w:multiLevelType w:val="hybridMultilevel"/>
    <w:tmpl w:val="9EE67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64D53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0446"/>
    <w:rsid w:val="000C3972"/>
    <w:rsid w:val="000C3B53"/>
    <w:rsid w:val="000C5C2C"/>
    <w:rsid w:val="000D04B0"/>
    <w:rsid w:val="000D6704"/>
    <w:rsid w:val="000F1C57"/>
    <w:rsid w:val="000F5615"/>
    <w:rsid w:val="00101CD2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0322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C695B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765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3D73"/>
    <w:rsid w:val="003D6CE2"/>
    <w:rsid w:val="003E1941"/>
    <w:rsid w:val="003E1AB5"/>
    <w:rsid w:val="003E2FE6"/>
    <w:rsid w:val="003E49D5"/>
    <w:rsid w:val="003F38C0"/>
    <w:rsid w:val="00414E3C"/>
    <w:rsid w:val="0042244A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78A3"/>
    <w:rsid w:val="004A7AD7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5F78A6"/>
    <w:rsid w:val="006048B5"/>
    <w:rsid w:val="00606B33"/>
    <w:rsid w:val="00607F25"/>
    <w:rsid w:val="0061029B"/>
    <w:rsid w:val="00617230"/>
    <w:rsid w:val="00621CE1"/>
    <w:rsid w:val="00627FC9"/>
    <w:rsid w:val="0064471D"/>
    <w:rsid w:val="00647FA8"/>
    <w:rsid w:val="00650797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4DDA"/>
    <w:rsid w:val="006D6139"/>
    <w:rsid w:val="006E5D65"/>
    <w:rsid w:val="006F1282"/>
    <w:rsid w:val="006F1FBC"/>
    <w:rsid w:val="006F31E2"/>
    <w:rsid w:val="00703D97"/>
    <w:rsid w:val="00706544"/>
    <w:rsid w:val="00706E50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C2A"/>
    <w:rsid w:val="00790E27"/>
    <w:rsid w:val="007A4022"/>
    <w:rsid w:val="007A6E6E"/>
    <w:rsid w:val="007B42E8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2F0A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5C4F"/>
    <w:rsid w:val="008D6E16"/>
    <w:rsid w:val="008E64F4"/>
    <w:rsid w:val="008F12C9"/>
    <w:rsid w:val="008F6E29"/>
    <w:rsid w:val="00900E13"/>
    <w:rsid w:val="00916188"/>
    <w:rsid w:val="00923D7D"/>
    <w:rsid w:val="009264C5"/>
    <w:rsid w:val="00937DB1"/>
    <w:rsid w:val="009508DF"/>
    <w:rsid w:val="00950DAC"/>
    <w:rsid w:val="00954A07"/>
    <w:rsid w:val="009562EE"/>
    <w:rsid w:val="009608B9"/>
    <w:rsid w:val="009851BD"/>
    <w:rsid w:val="00991D3F"/>
    <w:rsid w:val="00997F14"/>
    <w:rsid w:val="009A78D9"/>
    <w:rsid w:val="009B3856"/>
    <w:rsid w:val="009B66B5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D1146"/>
    <w:rsid w:val="00AD27D3"/>
    <w:rsid w:val="00AD66D6"/>
    <w:rsid w:val="00AE1160"/>
    <w:rsid w:val="00AE203C"/>
    <w:rsid w:val="00AE2E74"/>
    <w:rsid w:val="00AE5FCB"/>
    <w:rsid w:val="00AF2C1E"/>
    <w:rsid w:val="00B0325A"/>
    <w:rsid w:val="00B06142"/>
    <w:rsid w:val="00B135B1"/>
    <w:rsid w:val="00B16DDA"/>
    <w:rsid w:val="00B3130B"/>
    <w:rsid w:val="00B31A93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A79DF"/>
    <w:rsid w:val="00BB036E"/>
    <w:rsid w:val="00BB520A"/>
    <w:rsid w:val="00BB7671"/>
    <w:rsid w:val="00BC0D14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CB7"/>
    <w:rsid w:val="00C27A5C"/>
    <w:rsid w:val="00C324C1"/>
    <w:rsid w:val="00C32F23"/>
    <w:rsid w:val="00C36992"/>
    <w:rsid w:val="00C56036"/>
    <w:rsid w:val="00C56420"/>
    <w:rsid w:val="00C60FFC"/>
    <w:rsid w:val="00C61DC5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A4DF6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2B644BF"/>
    <w:rsid w:val="04121797"/>
    <w:rsid w:val="07EF1849"/>
    <w:rsid w:val="0C03ED2C"/>
    <w:rsid w:val="0E21FB88"/>
    <w:rsid w:val="12BD03CE"/>
    <w:rsid w:val="1961F85C"/>
    <w:rsid w:val="1CF87600"/>
    <w:rsid w:val="1D22B5BA"/>
    <w:rsid w:val="2214F615"/>
    <w:rsid w:val="23F72B07"/>
    <w:rsid w:val="25F13E18"/>
    <w:rsid w:val="28B37D0C"/>
    <w:rsid w:val="2A66D786"/>
    <w:rsid w:val="2ACAC6F8"/>
    <w:rsid w:val="2B28160D"/>
    <w:rsid w:val="2B5E0176"/>
    <w:rsid w:val="2EDB24C2"/>
    <w:rsid w:val="2FBAD8EC"/>
    <w:rsid w:val="3154BBA7"/>
    <w:rsid w:val="32E2E1AA"/>
    <w:rsid w:val="336A9135"/>
    <w:rsid w:val="3698D4AA"/>
    <w:rsid w:val="37995944"/>
    <w:rsid w:val="3C72C02E"/>
    <w:rsid w:val="3FADEDFD"/>
    <w:rsid w:val="40DA9702"/>
    <w:rsid w:val="412A7BE6"/>
    <w:rsid w:val="418F369F"/>
    <w:rsid w:val="42B7D39F"/>
    <w:rsid w:val="44C232B8"/>
    <w:rsid w:val="465E0319"/>
    <w:rsid w:val="483BE7DA"/>
    <w:rsid w:val="489F38FB"/>
    <w:rsid w:val="4C8E379C"/>
    <w:rsid w:val="4F844779"/>
    <w:rsid w:val="4FE27FD6"/>
    <w:rsid w:val="50F244FD"/>
    <w:rsid w:val="52C29E91"/>
    <w:rsid w:val="536725C3"/>
    <w:rsid w:val="549DC25B"/>
    <w:rsid w:val="565726A7"/>
    <w:rsid w:val="57207DE6"/>
    <w:rsid w:val="5767E9D6"/>
    <w:rsid w:val="59604111"/>
    <w:rsid w:val="59FDD264"/>
    <w:rsid w:val="5C040C32"/>
    <w:rsid w:val="5EDCC3AD"/>
    <w:rsid w:val="63A77640"/>
    <w:rsid w:val="6759D69B"/>
    <w:rsid w:val="69F47897"/>
    <w:rsid w:val="69FA3A13"/>
    <w:rsid w:val="6E3061B1"/>
    <w:rsid w:val="6FD6428D"/>
    <w:rsid w:val="72955412"/>
    <w:rsid w:val="7B2C8532"/>
    <w:rsid w:val="7ED572D0"/>
    <w:rsid w:val="7F54A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7E6C6-6873-43F2-8F10-583119FA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939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2022-02-11T11:02:00Z</cp:lastPrinted>
  <dcterms:created xsi:type="dcterms:W3CDTF">2021-12-06T09:08:00Z</dcterms:created>
  <dcterms:modified xsi:type="dcterms:W3CDTF">2022-02-11T11:45:00Z</dcterms:modified>
</cp:coreProperties>
</file>